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64" w:rsidRPr="008E718F" w:rsidRDefault="00BC0064" w:rsidP="004D39F3">
      <w:pPr>
        <w:jc w:val="center"/>
        <w:rPr>
          <w:rFonts w:ascii="仿宋" w:eastAsia="仿宋" w:hAnsi="仿宋"/>
          <w:sz w:val="32"/>
          <w:szCs w:val="32"/>
        </w:rPr>
      </w:pPr>
      <w:r w:rsidRPr="008E718F">
        <w:rPr>
          <w:rFonts w:ascii="仿宋" w:eastAsia="仿宋" w:hAnsi="仿宋" w:cs="仿宋" w:hint="eastAsia"/>
          <w:sz w:val="32"/>
          <w:szCs w:val="32"/>
        </w:rPr>
        <w:t>岁月如歌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刘国政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琴音在花丛间淌过，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放浪给岁月的长河。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歌声打琴房里放飞，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承载着梦的嘱托。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独上高楼有过美的追问，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丑小鸭几时接近天鹅？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艺术人生悄然候场，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尽可迷茫</w:t>
      </w:r>
      <w:r w:rsidRPr="00B41252">
        <w:rPr>
          <w:rFonts w:ascii="仿宋" w:eastAsia="仿宋" w:hAnsi="仿宋" w:cs="仿宋"/>
          <w:sz w:val="30"/>
          <w:szCs w:val="30"/>
        </w:rPr>
        <w:t xml:space="preserve">   </w:t>
      </w:r>
      <w:r w:rsidRPr="00B41252">
        <w:rPr>
          <w:rFonts w:ascii="仿宋" w:eastAsia="仿宋" w:hAnsi="仿宋" w:cs="仿宋" w:hint="eastAsia"/>
          <w:sz w:val="30"/>
          <w:szCs w:val="30"/>
        </w:rPr>
        <w:t>尽可青涩。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收获掌声的一刻，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想着老师的欢乐。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安抚下躁动的青春，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继续着先生的作业。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床头写下艺无止境，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心海泛着岁月如歌。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衣带渐宽</w:t>
      </w:r>
      <w:r w:rsidRPr="00B41252">
        <w:rPr>
          <w:rFonts w:ascii="仿宋" w:eastAsia="仿宋" w:hAnsi="仿宋" w:cs="仿宋"/>
          <w:sz w:val="30"/>
          <w:szCs w:val="30"/>
        </w:rPr>
        <w:t xml:space="preserve">   </w:t>
      </w:r>
      <w:r w:rsidRPr="00B41252">
        <w:rPr>
          <w:rFonts w:ascii="仿宋" w:eastAsia="仿宋" w:hAnsi="仿宋" w:cs="仿宋" w:hint="eastAsia"/>
          <w:sz w:val="30"/>
          <w:szCs w:val="30"/>
        </w:rPr>
        <w:t>足音渐远，</w:t>
      </w:r>
    </w:p>
    <w:p w:rsidR="00BC0064" w:rsidRPr="00B41252" w:rsidRDefault="00BC0064" w:rsidP="004D39F3">
      <w:pPr>
        <w:jc w:val="center"/>
        <w:rPr>
          <w:rFonts w:ascii="仿宋" w:eastAsia="仿宋" w:hAnsi="仿宋"/>
          <w:sz w:val="30"/>
          <w:szCs w:val="30"/>
        </w:rPr>
      </w:pPr>
      <w:r w:rsidRPr="00B41252">
        <w:rPr>
          <w:rFonts w:ascii="仿宋" w:eastAsia="仿宋" w:hAnsi="仿宋" w:cs="仿宋" w:hint="eastAsia"/>
          <w:sz w:val="30"/>
          <w:szCs w:val="30"/>
        </w:rPr>
        <w:t>暮然回首</w:t>
      </w:r>
      <w:r w:rsidRPr="00B41252">
        <w:rPr>
          <w:rFonts w:ascii="仿宋" w:eastAsia="仿宋" w:hAnsi="仿宋" w:cs="仿宋"/>
          <w:sz w:val="30"/>
          <w:szCs w:val="30"/>
        </w:rPr>
        <w:t xml:space="preserve">  </w:t>
      </w:r>
      <w:r w:rsidRPr="00B41252">
        <w:rPr>
          <w:rFonts w:ascii="仿宋" w:eastAsia="仿宋" w:hAnsi="仿宋" w:cs="仿宋" w:hint="eastAsia"/>
          <w:sz w:val="30"/>
          <w:szCs w:val="30"/>
        </w:rPr>
        <w:t>阑珊灯火。</w:t>
      </w:r>
    </w:p>
    <w:p w:rsidR="00BC0064" w:rsidRPr="00B41252" w:rsidRDefault="00BC0064" w:rsidP="00B41252">
      <w:pPr>
        <w:rPr>
          <w:rFonts w:ascii="仿宋" w:eastAsia="仿宋" w:hAnsi="仿宋"/>
          <w:sz w:val="30"/>
          <w:szCs w:val="30"/>
        </w:rPr>
      </w:pPr>
    </w:p>
    <w:sectPr w:rsidR="00BC0064" w:rsidRPr="00B4125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4D58"/>
    <w:multiLevelType w:val="hybridMultilevel"/>
    <w:tmpl w:val="F678ED22"/>
    <w:lvl w:ilvl="0" w:tplc="BF522A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9F3"/>
    <w:rsid w:val="001F4A45"/>
    <w:rsid w:val="002F5A6F"/>
    <w:rsid w:val="00323B43"/>
    <w:rsid w:val="003D37D8"/>
    <w:rsid w:val="0041002F"/>
    <w:rsid w:val="004358AB"/>
    <w:rsid w:val="004D39F3"/>
    <w:rsid w:val="005E3DD5"/>
    <w:rsid w:val="006B4E84"/>
    <w:rsid w:val="00710EEC"/>
    <w:rsid w:val="00723751"/>
    <w:rsid w:val="008B7726"/>
    <w:rsid w:val="008E718F"/>
    <w:rsid w:val="008F19F0"/>
    <w:rsid w:val="00943070"/>
    <w:rsid w:val="0099366C"/>
    <w:rsid w:val="00AB4A05"/>
    <w:rsid w:val="00B41252"/>
    <w:rsid w:val="00BC0064"/>
    <w:rsid w:val="00C04E0C"/>
    <w:rsid w:val="00DD4920"/>
    <w:rsid w:val="00F9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39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26</Words>
  <Characters>154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MC SYSTEM</cp:lastModifiedBy>
  <cp:revision>6</cp:revision>
  <dcterms:created xsi:type="dcterms:W3CDTF">2015-04-27T10:18:00Z</dcterms:created>
  <dcterms:modified xsi:type="dcterms:W3CDTF">2015-05-26T02:05:00Z</dcterms:modified>
</cp:coreProperties>
</file>